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118" w:rsidRDefault="00555118" w:rsidP="00654C9B">
      <w:pPr>
        <w:spacing w:after="0" w:line="240" w:lineRule="auto"/>
        <w:ind w:left="524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В государственную экзаменационную комиссию КБР для проведения государственной итоговой аттестации по образовательным программам основного общего образования</w:t>
      </w:r>
    </w:p>
    <w:p w:rsidR="00555118" w:rsidRDefault="00555118" w:rsidP="00654C9B">
      <w:pPr>
        <w:tabs>
          <w:tab w:val="left" w:pos="6525"/>
        </w:tabs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555118" w:rsidRDefault="00555118" w:rsidP="000F3882">
      <w:pPr>
        <w:tabs>
          <w:tab w:val="left" w:pos="30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заявление.</w:t>
      </w:r>
    </w:p>
    <w:p w:rsidR="00555118" w:rsidRDefault="00555118" w:rsidP="000F3882">
      <w:pPr>
        <w:tabs>
          <w:tab w:val="left" w:pos="30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5118" w:rsidRPr="00B71DAB" w:rsidRDefault="00555118" w:rsidP="005F32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71DAB">
        <w:rPr>
          <w:rFonts w:ascii="Times New Roman" w:hAnsi="Times New Roman"/>
          <w:sz w:val="28"/>
          <w:szCs w:val="28"/>
        </w:rPr>
        <w:t xml:space="preserve">рошу </w:t>
      </w:r>
      <w:r>
        <w:rPr>
          <w:rFonts w:ascii="Times New Roman" w:hAnsi="Times New Roman"/>
          <w:sz w:val="28"/>
          <w:szCs w:val="28"/>
        </w:rPr>
        <w:t>изменить форму прохождения ГИА для меня (моего сына, моей дочери</w:t>
      </w:r>
      <w:r w:rsidRPr="00B71DAB">
        <w:rPr>
          <w:rFonts w:ascii="Times New Roman" w:hAnsi="Times New Roman"/>
          <w:sz w:val="28"/>
          <w:szCs w:val="28"/>
        </w:rPr>
        <w:t xml:space="preserve">) </w:t>
      </w:r>
    </w:p>
    <w:p w:rsidR="00555118" w:rsidRPr="005E1306" w:rsidRDefault="00555118" w:rsidP="00003034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</w:t>
      </w:r>
      <w:r w:rsidRPr="005E1306">
        <w:rPr>
          <w:rFonts w:ascii="Times New Roman" w:hAnsi="Times New Roman"/>
          <w:sz w:val="24"/>
          <w:szCs w:val="24"/>
          <w:vertAlign w:val="superscript"/>
        </w:rPr>
        <w:t>(нужное подчеркнуть)</w:t>
      </w:r>
    </w:p>
    <w:p w:rsidR="00555118" w:rsidRDefault="00555118" w:rsidP="000F3882">
      <w:pPr>
        <w:tabs>
          <w:tab w:val="left" w:pos="30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853" w:type="dxa"/>
        <w:tblInd w:w="-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"/>
        <w:gridCol w:w="456"/>
        <w:gridCol w:w="86"/>
        <w:gridCol w:w="282"/>
        <w:gridCol w:w="130"/>
        <w:gridCol w:w="248"/>
        <w:gridCol w:w="167"/>
        <w:gridCol w:w="210"/>
        <w:gridCol w:w="207"/>
        <w:gridCol w:w="172"/>
        <w:gridCol w:w="245"/>
        <w:gridCol w:w="134"/>
        <w:gridCol w:w="283"/>
        <w:gridCol w:w="94"/>
        <w:gridCol w:w="323"/>
        <w:gridCol w:w="56"/>
        <w:gridCol w:w="361"/>
        <w:gridCol w:w="18"/>
        <w:gridCol w:w="379"/>
        <w:gridCol w:w="20"/>
        <w:gridCol w:w="356"/>
        <w:gridCol w:w="61"/>
        <w:gridCol w:w="315"/>
        <w:gridCol w:w="102"/>
        <w:gridCol w:w="278"/>
        <w:gridCol w:w="139"/>
        <w:gridCol w:w="239"/>
        <w:gridCol w:w="178"/>
        <w:gridCol w:w="200"/>
        <w:gridCol w:w="217"/>
        <w:gridCol w:w="159"/>
        <w:gridCol w:w="258"/>
        <w:gridCol w:w="118"/>
        <w:gridCol w:w="299"/>
        <w:gridCol w:w="77"/>
        <w:gridCol w:w="340"/>
        <w:gridCol w:w="36"/>
        <w:gridCol w:w="376"/>
        <w:gridCol w:w="9"/>
        <w:gridCol w:w="367"/>
        <w:gridCol w:w="50"/>
        <w:gridCol w:w="326"/>
        <w:gridCol w:w="91"/>
        <w:gridCol w:w="378"/>
        <w:gridCol w:w="39"/>
        <w:gridCol w:w="338"/>
        <w:gridCol w:w="79"/>
        <w:gridCol w:w="395"/>
        <w:gridCol w:w="25"/>
        <w:gridCol w:w="401"/>
      </w:tblGrid>
      <w:tr w:rsidR="00555118" w:rsidRPr="00F05CCE" w:rsidTr="00FA5915">
        <w:trPr>
          <w:trHeight w:hRule="exact" w:val="322"/>
        </w:trPr>
        <w:tc>
          <w:tcPr>
            <w:tcW w:w="736" w:type="dxa"/>
            <w:tcBorders>
              <w:top w:val="nil"/>
              <w:left w:val="nil"/>
              <w:bottom w:val="nil"/>
            </w:tcBorders>
          </w:tcPr>
          <w:p w:rsidR="00555118" w:rsidRPr="00FA5915" w:rsidRDefault="00555118" w:rsidP="00FA5915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FA591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  </w:t>
            </w:r>
          </w:p>
        </w:tc>
        <w:tc>
          <w:tcPr>
            <w:tcW w:w="456" w:type="dxa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68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69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A591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74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555118" w:rsidRPr="00F05CCE" w:rsidTr="00FA5915">
        <w:trPr>
          <w:trHeight w:hRule="exact" w:val="221"/>
        </w:trPr>
        <w:tc>
          <w:tcPr>
            <w:tcW w:w="10853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:rsidR="00555118" w:rsidRPr="00FA5915" w:rsidRDefault="00555118" w:rsidP="00FA5915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</w:pPr>
            <w:r w:rsidRPr="00FA5915"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  <w:t>фамилия</w:t>
            </w:r>
          </w:p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555118" w:rsidRPr="00F05CCE" w:rsidTr="00FA5915">
        <w:trPr>
          <w:trHeight w:hRule="exact" w:val="322"/>
        </w:trPr>
        <w:tc>
          <w:tcPr>
            <w:tcW w:w="736" w:type="dxa"/>
            <w:tcBorders>
              <w:top w:val="nil"/>
              <w:left w:val="nil"/>
              <w:bottom w:val="nil"/>
            </w:tcBorders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42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2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5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3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1" w:type="dxa"/>
            <w:gridSpan w:val="3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0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01" w:type="dxa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555118" w:rsidRPr="00F05CCE" w:rsidTr="00FA5915">
        <w:trPr>
          <w:trHeight w:hRule="exact" w:val="203"/>
        </w:trPr>
        <w:tc>
          <w:tcPr>
            <w:tcW w:w="10853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:rsidR="00555118" w:rsidRPr="00FA5915" w:rsidRDefault="00555118" w:rsidP="00FA5915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</w:pPr>
            <w:r w:rsidRPr="00FA5915"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  <w:t>имя</w:t>
            </w:r>
          </w:p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555118" w:rsidRPr="00F05CCE" w:rsidTr="00FA5915">
        <w:trPr>
          <w:trHeight w:hRule="exact" w:val="322"/>
        </w:trPr>
        <w:tc>
          <w:tcPr>
            <w:tcW w:w="736" w:type="dxa"/>
            <w:tcBorders>
              <w:top w:val="nil"/>
              <w:left w:val="nil"/>
              <w:bottom w:val="nil"/>
            </w:tcBorders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42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2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5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3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1" w:type="dxa"/>
            <w:gridSpan w:val="3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0" w:type="dxa"/>
            <w:gridSpan w:val="2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01" w:type="dxa"/>
          </w:tcPr>
          <w:p w:rsidR="00555118" w:rsidRPr="00FA5915" w:rsidRDefault="00555118" w:rsidP="00FA5915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555118" w:rsidRPr="00F05CCE" w:rsidTr="00FA5915">
        <w:trPr>
          <w:trHeight w:hRule="exact" w:val="197"/>
        </w:trPr>
        <w:tc>
          <w:tcPr>
            <w:tcW w:w="10853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:rsidR="00555118" w:rsidRPr="00FA5915" w:rsidRDefault="00555118" w:rsidP="00FA5915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A5915"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  <w:t>отчество</w:t>
            </w:r>
          </w:p>
        </w:tc>
      </w:tr>
      <w:tr w:rsidR="00555118" w:rsidRPr="00F05CCE" w:rsidTr="00FA5915">
        <w:trPr>
          <w:trHeight w:hRule="exact" w:val="197"/>
        </w:trPr>
        <w:tc>
          <w:tcPr>
            <w:tcW w:w="10853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:rsidR="00555118" w:rsidRPr="00FA5915" w:rsidRDefault="00555118" w:rsidP="00FA5915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</w:pPr>
          </w:p>
        </w:tc>
      </w:tr>
    </w:tbl>
    <w:p w:rsidR="00555118" w:rsidRDefault="00555118" w:rsidP="005F32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обучающегося (обучающейся) 9 ___ класса _________________________________ </w:t>
      </w:r>
    </w:p>
    <w:p w:rsidR="00555118" w:rsidRPr="005E1306" w:rsidRDefault="00555118" w:rsidP="005F323A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  <w:r w:rsidRPr="005E1306">
        <w:rPr>
          <w:rFonts w:ascii="Times New Roman" w:hAnsi="Times New Roman"/>
          <w:sz w:val="24"/>
          <w:szCs w:val="24"/>
          <w:vertAlign w:val="superscript"/>
        </w:rPr>
        <w:t xml:space="preserve">(нужное подчеркнуть)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</w:t>
      </w:r>
      <w:r w:rsidRPr="005E1306">
        <w:rPr>
          <w:rFonts w:ascii="Times New Roman" w:hAnsi="Times New Roman"/>
          <w:sz w:val="24"/>
          <w:szCs w:val="24"/>
          <w:vertAlign w:val="superscript"/>
        </w:rPr>
        <w:t xml:space="preserve">        (наименование образовательной организации)</w:t>
      </w:r>
    </w:p>
    <w:p w:rsidR="00555118" w:rsidRDefault="00555118" w:rsidP="005F32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5118" w:rsidRPr="003D3A03" w:rsidRDefault="00555118" w:rsidP="005F32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разрешить сдать экзамены в форме ГВЭ </w:t>
      </w:r>
      <w:r w:rsidRPr="003D3A03">
        <w:rPr>
          <w:rFonts w:ascii="Times New Roman" w:hAnsi="Times New Roman"/>
          <w:sz w:val="28"/>
          <w:szCs w:val="28"/>
        </w:rPr>
        <w:t>по предмету(ам):</w:t>
      </w:r>
    </w:p>
    <w:p w:rsidR="00555118" w:rsidRPr="003D3A03" w:rsidRDefault="00555118" w:rsidP="005F32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555118" w:rsidRPr="003D3A03" w:rsidRDefault="00555118" w:rsidP="005F323A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(наименование предмет, дата проведения экзамена</w:t>
      </w:r>
      <w:r w:rsidRPr="003D3A03">
        <w:rPr>
          <w:rFonts w:ascii="Times New Roman" w:hAnsi="Times New Roman"/>
          <w:i/>
          <w:sz w:val="16"/>
          <w:szCs w:val="16"/>
        </w:rPr>
        <w:t>)</w:t>
      </w:r>
    </w:p>
    <w:p w:rsidR="00555118" w:rsidRPr="003D3A03" w:rsidRDefault="00555118" w:rsidP="005F32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555118" w:rsidRPr="003D3A03" w:rsidRDefault="00555118" w:rsidP="005F323A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 w:rsidRPr="003D3A03">
        <w:rPr>
          <w:rFonts w:ascii="Times New Roman" w:hAnsi="Times New Roman"/>
          <w:i/>
          <w:sz w:val="16"/>
          <w:szCs w:val="16"/>
        </w:rPr>
        <w:t>(наименование предмета</w:t>
      </w:r>
      <w:r>
        <w:rPr>
          <w:rFonts w:ascii="Times New Roman" w:hAnsi="Times New Roman"/>
          <w:i/>
          <w:sz w:val="16"/>
          <w:szCs w:val="16"/>
        </w:rPr>
        <w:t>, дата проведения экзамена</w:t>
      </w:r>
      <w:r w:rsidRPr="003D3A03">
        <w:rPr>
          <w:rFonts w:ascii="Times New Roman" w:hAnsi="Times New Roman"/>
          <w:i/>
          <w:sz w:val="16"/>
          <w:szCs w:val="16"/>
        </w:rPr>
        <w:t>)</w:t>
      </w:r>
    </w:p>
    <w:p w:rsidR="00555118" w:rsidRDefault="00555118" w:rsidP="005F32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5118" w:rsidRDefault="00555118" w:rsidP="005F32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Данный(е) изменения необходимы по причине</w:t>
      </w:r>
    </w:p>
    <w:p w:rsidR="00555118" w:rsidRDefault="00555118" w:rsidP="005F32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555118" w:rsidRDefault="00555118" w:rsidP="005F32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555118" w:rsidRDefault="00555118" w:rsidP="005F32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555118" w:rsidRDefault="00555118" w:rsidP="005F323A">
      <w:pPr>
        <w:tabs>
          <w:tab w:val="left" w:pos="10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5118" w:rsidRDefault="00555118" w:rsidP="005F32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Документ ________________________________________</w:t>
      </w:r>
      <w:r w:rsidRPr="00D633CF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>________</w:t>
      </w:r>
    </w:p>
    <w:p w:rsidR="00555118" w:rsidRDefault="00555118" w:rsidP="005F32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28"/>
        </w:rPr>
        <w:t>(</w:t>
      </w:r>
      <w:r>
        <w:rPr>
          <w:rFonts w:ascii="Times New Roman" w:hAnsi="Times New Roman"/>
          <w:i/>
          <w:sz w:val="16"/>
          <w:szCs w:val="28"/>
        </w:rPr>
        <w:t>наименование и реквизиты документа)</w:t>
      </w:r>
    </w:p>
    <w:p w:rsidR="00555118" w:rsidRDefault="00555118" w:rsidP="005F32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______________________________________________________________________, </w:t>
      </w:r>
    </w:p>
    <w:p w:rsidR="00555118" w:rsidRDefault="00555118" w:rsidP="005F32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подтверждающий наличие уважительной причины, прилагается.</w:t>
      </w:r>
    </w:p>
    <w:p w:rsidR="00555118" w:rsidRDefault="00555118" w:rsidP="005F32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5118" w:rsidRDefault="00555118" w:rsidP="005F323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__________________ /_____________________/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555118" w:rsidRDefault="00555118" w:rsidP="005F323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16"/>
          <w:szCs w:val="24"/>
        </w:rPr>
        <w:t xml:space="preserve">                                   (подпись)</w:t>
      </w:r>
      <w:r>
        <w:rPr>
          <w:rFonts w:ascii="Times New Roman" w:hAnsi="Times New Roman"/>
          <w:i/>
          <w:sz w:val="16"/>
          <w:szCs w:val="24"/>
        </w:rPr>
        <w:tab/>
      </w:r>
      <w:r>
        <w:rPr>
          <w:rFonts w:ascii="Times New Roman" w:hAnsi="Times New Roman"/>
          <w:i/>
          <w:sz w:val="16"/>
          <w:szCs w:val="24"/>
        </w:rPr>
        <w:tab/>
      </w:r>
      <w:r>
        <w:rPr>
          <w:rFonts w:ascii="Times New Roman" w:hAnsi="Times New Roman"/>
          <w:i/>
          <w:sz w:val="16"/>
          <w:szCs w:val="24"/>
        </w:rPr>
        <w:tab/>
        <w:t xml:space="preserve">     (расшифровка подписи)</w:t>
      </w:r>
      <w:r>
        <w:rPr>
          <w:rFonts w:ascii="Times New Roman" w:hAnsi="Times New Roman"/>
          <w:i/>
          <w:sz w:val="16"/>
          <w:szCs w:val="24"/>
        </w:rPr>
        <w:tab/>
      </w:r>
    </w:p>
    <w:tbl>
      <w:tblPr>
        <w:tblpPr w:leftFromText="180" w:rightFromText="180" w:vertAnchor="text" w:horzAnchor="margin" w:tblpXSpec="center" w:tblpY="331"/>
        <w:tblW w:w="10191" w:type="dxa"/>
        <w:tblLayout w:type="fixed"/>
        <w:tblLook w:val="00A0"/>
      </w:tblPr>
      <w:tblGrid>
        <w:gridCol w:w="3649"/>
        <w:gridCol w:w="560"/>
        <w:gridCol w:w="543"/>
        <w:gridCol w:w="543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</w:tblGrid>
      <w:tr w:rsidR="00555118" w:rsidTr="00FA5915">
        <w:trPr>
          <w:trHeight w:val="337"/>
        </w:trPr>
        <w:tc>
          <w:tcPr>
            <w:tcW w:w="3649" w:type="dxa"/>
            <w:tcBorders>
              <w:right w:val="single" w:sz="4" w:space="0" w:color="auto"/>
            </w:tcBorders>
          </w:tcPr>
          <w:p w:rsidR="00555118" w:rsidRPr="00FA5915" w:rsidRDefault="00555118" w:rsidP="00FA5915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  <w:r w:rsidRPr="00FA5915">
              <w:rPr>
                <w:rFonts w:ascii="Times New Roman" w:hAnsi="Times New Roman"/>
                <w:sz w:val="28"/>
                <w:szCs w:val="28"/>
                <w:lang w:val="en-US"/>
              </w:rPr>
              <w:t>Контактный</w:t>
            </w:r>
            <w:r w:rsidRPr="00FA5915">
              <w:rPr>
                <w:rFonts w:ascii="Baskerville Old Face" w:hAnsi="Baskerville Old Face"/>
                <w:sz w:val="28"/>
                <w:szCs w:val="26"/>
                <w:lang w:val="en-US" w:eastAsia="ru-RU"/>
              </w:rPr>
              <w:t xml:space="preserve"> </w:t>
            </w:r>
            <w:r w:rsidRPr="00FA5915">
              <w:rPr>
                <w:rFonts w:ascii="Times New Roman" w:hAnsi="Times New Roman"/>
                <w:sz w:val="28"/>
                <w:szCs w:val="26"/>
                <w:lang w:eastAsia="ru-RU"/>
              </w:rPr>
              <w:t>телефон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118" w:rsidRPr="00FA5915" w:rsidRDefault="00555118" w:rsidP="00FA5915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18" w:rsidRPr="00FA5915" w:rsidRDefault="00555118" w:rsidP="00FA5915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18" w:rsidRPr="00FA5915" w:rsidRDefault="00555118" w:rsidP="00FA5915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18" w:rsidRPr="00FA5915" w:rsidRDefault="00555118" w:rsidP="00FA5915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18" w:rsidRPr="00FA5915" w:rsidRDefault="00555118" w:rsidP="00FA5915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18" w:rsidRPr="00FA5915" w:rsidRDefault="00555118" w:rsidP="00FA5915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18" w:rsidRPr="00FA5915" w:rsidRDefault="00555118" w:rsidP="00FA5915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18" w:rsidRPr="00FA5915" w:rsidRDefault="00555118" w:rsidP="00FA5915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18" w:rsidRPr="00FA5915" w:rsidRDefault="00555118" w:rsidP="00FA5915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18" w:rsidRPr="00FA5915" w:rsidRDefault="00555118" w:rsidP="00FA5915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18" w:rsidRPr="00FA5915" w:rsidRDefault="00555118" w:rsidP="00FA5915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18" w:rsidRPr="00FA5915" w:rsidRDefault="00555118" w:rsidP="00FA5915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</w:tr>
      <w:tr w:rsidR="00555118" w:rsidTr="00FA5915">
        <w:trPr>
          <w:trHeight w:val="72"/>
        </w:trPr>
        <w:tc>
          <w:tcPr>
            <w:tcW w:w="10191" w:type="dxa"/>
            <w:gridSpan w:val="13"/>
          </w:tcPr>
          <w:p w:rsidR="00555118" w:rsidRPr="00FA5915" w:rsidRDefault="00555118" w:rsidP="00FA59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5118" w:rsidTr="00FA5915">
        <w:trPr>
          <w:trHeight w:val="337"/>
        </w:trPr>
        <w:tc>
          <w:tcPr>
            <w:tcW w:w="10191" w:type="dxa"/>
            <w:gridSpan w:val="13"/>
          </w:tcPr>
          <w:p w:rsidR="00555118" w:rsidRPr="00FA5915" w:rsidRDefault="00555118" w:rsidP="00FA5915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55118" w:rsidRPr="00FA5915" w:rsidRDefault="00555118" w:rsidP="00FA5915">
            <w:pPr>
              <w:spacing w:line="254" w:lineRule="auto"/>
              <w:contextualSpacing/>
              <w:rPr>
                <w:sz w:val="28"/>
                <w:szCs w:val="26"/>
                <w:lang w:eastAsia="ru-RU"/>
              </w:rPr>
            </w:pPr>
            <w:r w:rsidRPr="00FA5915">
              <w:rPr>
                <w:rFonts w:ascii="Times New Roman" w:hAnsi="Times New Roman"/>
                <w:sz w:val="28"/>
                <w:szCs w:val="28"/>
              </w:rPr>
              <w:t>«____» _________2026</w:t>
            </w:r>
            <w:bookmarkStart w:id="0" w:name="_GoBack"/>
            <w:bookmarkEnd w:id="0"/>
            <w:r w:rsidRPr="00FA591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555118" w:rsidRDefault="00555118">
      <w:pPr>
        <w:spacing w:after="200" w:line="276" w:lineRule="auto"/>
        <w:rPr>
          <w:rFonts w:ascii="Times New Roman" w:hAnsi="Times New Roman"/>
          <w:b/>
          <w:sz w:val="28"/>
          <w:szCs w:val="28"/>
        </w:rPr>
      </w:pPr>
    </w:p>
    <w:sectPr w:rsidR="00555118" w:rsidSect="005F323A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118" w:rsidRDefault="00555118" w:rsidP="00A83D6C">
      <w:pPr>
        <w:spacing w:after="0" w:line="240" w:lineRule="auto"/>
      </w:pPr>
      <w:r>
        <w:separator/>
      </w:r>
    </w:p>
  </w:endnote>
  <w:endnote w:type="continuationSeparator" w:id="0">
    <w:p w:rsidR="00555118" w:rsidRDefault="00555118" w:rsidP="00A83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118" w:rsidRDefault="00555118" w:rsidP="00A83D6C">
      <w:pPr>
        <w:spacing w:after="0" w:line="240" w:lineRule="auto"/>
      </w:pPr>
      <w:r>
        <w:separator/>
      </w:r>
    </w:p>
  </w:footnote>
  <w:footnote w:type="continuationSeparator" w:id="0">
    <w:p w:rsidR="00555118" w:rsidRDefault="00555118" w:rsidP="00A83D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882"/>
    <w:rsid w:val="00003034"/>
    <w:rsid w:val="00010D71"/>
    <w:rsid w:val="00037A09"/>
    <w:rsid w:val="00070167"/>
    <w:rsid w:val="000E3DAF"/>
    <w:rsid w:val="000F3882"/>
    <w:rsid w:val="001037CE"/>
    <w:rsid w:val="0011189E"/>
    <w:rsid w:val="00125018"/>
    <w:rsid w:val="00134182"/>
    <w:rsid w:val="00142103"/>
    <w:rsid w:val="00164BEE"/>
    <w:rsid w:val="001860F5"/>
    <w:rsid w:val="001902F2"/>
    <w:rsid w:val="00196E31"/>
    <w:rsid w:val="001C3337"/>
    <w:rsid w:val="001C7C1E"/>
    <w:rsid w:val="001E27F9"/>
    <w:rsid w:val="0024077E"/>
    <w:rsid w:val="00264762"/>
    <w:rsid w:val="0028578E"/>
    <w:rsid w:val="002B218C"/>
    <w:rsid w:val="0033252C"/>
    <w:rsid w:val="00361F38"/>
    <w:rsid w:val="003B325F"/>
    <w:rsid w:val="003D3A03"/>
    <w:rsid w:val="003E001E"/>
    <w:rsid w:val="00405A89"/>
    <w:rsid w:val="00411CA5"/>
    <w:rsid w:val="00432159"/>
    <w:rsid w:val="00454940"/>
    <w:rsid w:val="00460CC0"/>
    <w:rsid w:val="004B49E0"/>
    <w:rsid w:val="004B7BA0"/>
    <w:rsid w:val="004D099F"/>
    <w:rsid w:val="004D3518"/>
    <w:rsid w:val="004D390F"/>
    <w:rsid w:val="004D5450"/>
    <w:rsid w:val="004E192E"/>
    <w:rsid w:val="00542344"/>
    <w:rsid w:val="00555118"/>
    <w:rsid w:val="00562D97"/>
    <w:rsid w:val="00583FED"/>
    <w:rsid w:val="00590DFB"/>
    <w:rsid w:val="005C3497"/>
    <w:rsid w:val="005E1306"/>
    <w:rsid w:val="005F323A"/>
    <w:rsid w:val="005F6D90"/>
    <w:rsid w:val="00645F25"/>
    <w:rsid w:val="00654C9B"/>
    <w:rsid w:val="00684784"/>
    <w:rsid w:val="006B1435"/>
    <w:rsid w:val="006C4B60"/>
    <w:rsid w:val="00707AEC"/>
    <w:rsid w:val="00743291"/>
    <w:rsid w:val="00747A61"/>
    <w:rsid w:val="0078001C"/>
    <w:rsid w:val="00793A88"/>
    <w:rsid w:val="007E23C5"/>
    <w:rsid w:val="007E446F"/>
    <w:rsid w:val="00800F06"/>
    <w:rsid w:val="008064E9"/>
    <w:rsid w:val="00807A16"/>
    <w:rsid w:val="0085081C"/>
    <w:rsid w:val="008837CB"/>
    <w:rsid w:val="008B728E"/>
    <w:rsid w:val="00974BF7"/>
    <w:rsid w:val="00982BB4"/>
    <w:rsid w:val="009A2CEA"/>
    <w:rsid w:val="009B6452"/>
    <w:rsid w:val="009C0DC3"/>
    <w:rsid w:val="009C5A2B"/>
    <w:rsid w:val="009C60F5"/>
    <w:rsid w:val="00A139EE"/>
    <w:rsid w:val="00A16F86"/>
    <w:rsid w:val="00A303B7"/>
    <w:rsid w:val="00A60676"/>
    <w:rsid w:val="00A66A0F"/>
    <w:rsid w:val="00A83964"/>
    <w:rsid w:val="00A83D6C"/>
    <w:rsid w:val="00AE7194"/>
    <w:rsid w:val="00B71DAB"/>
    <w:rsid w:val="00BA13B7"/>
    <w:rsid w:val="00BB5E8C"/>
    <w:rsid w:val="00BF2A87"/>
    <w:rsid w:val="00C52DCA"/>
    <w:rsid w:val="00C81A28"/>
    <w:rsid w:val="00CB6B9F"/>
    <w:rsid w:val="00CC59B3"/>
    <w:rsid w:val="00CE6A46"/>
    <w:rsid w:val="00D0365C"/>
    <w:rsid w:val="00D2311A"/>
    <w:rsid w:val="00D23651"/>
    <w:rsid w:val="00D34D65"/>
    <w:rsid w:val="00D633CF"/>
    <w:rsid w:val="00E22E02"/>
    <w:rsid w:val="00E53440"/>
    <w:rsid w:val="00E556FF"/>
    <w:rsid w:val="00E77C1B"/>
    <w:rsid w:val="00E810E9"/>
    <w:rsid w:val="00E967F7"/>
    <w:rsid w:val="00EB19DC"/>
    <w:rsid w:val="00EF638E"/>
    <w:rsid w:val="00F044FA"/>
    <w:rsid w:val="00F05CCE"/>
    <w:rsid w:val="00F21D3D"/>
    <w:rsid w:val="00F326B5"/>
    <w:rsid w:val="00F37345"/>
    <w:rsid w:val="00F5535D"/>
    <w:rsid w:val="00F715B8"/>
    <w:rsid w:val="00F71F9E"/>
    <w:rsid w:val="00FA5915"/>
    <w:rsid w:val="00FC6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01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192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E27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27F9"/>
    <w:rPr>
      <w:rFonts w:ascii="Segoe UI" w:eastAsia="Times New Roman" w:hAnsi="Segoe UI" w:cs="Segoe UI"/>
      <w:sz w:val="18"/>
      <w:szCs w:val="18"/>
    </w:rPr>
  </w:style>
  <w:style w:type="table" w:customStyle="1" w:styleId="1">
    <w:name w:val="Сетка таблицы1"/>
    <w:uiPriority w:val="99"/>
    <w:rsid w:val="001E27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uiPriority w:val="99"/>
    <w:rsid w:val="003B32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B32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83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D6C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A83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D6C"/>
    <w:rPr>
      <w:rFonts w:ascii="Calibri" w:eastAsia="Times New Roman" w:hAnsi="Calibri" w:cs="Times New Roman"/>
    </w:rPr>
  </w:style>
  <w:style w:type="table" w:customStyle="1" w:styleId="3">
    <w:name w:val="Сетка таблицы3"/>
    <w:uiPriority w:val="99"/>
    <w:rsid w:val="00F05CC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6476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F21D3D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17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258</Words>
  <Characters>1474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307-1</dc:creator>
  <cp:keywords/>
  <dc:description/>
  <cp:lastModifiedBy>Microsoft Office</cp:lastModifiedBy>
  <cp:revision>4</cp:revision>
  <cp:lastPrinted>2023-02-02T12:10:00Z</cp:lastPrinted>
  <dcterms:created xsi:type="dcterms:W3CDTF">2026-01-13T12:06:00Z</dcterms:created>
  <dcterms:modified xsi:type="dcterms:W3CDTF">2026-04-12T05:12:00Z</dcterms:modified>
</cp:coreProperties>
</file>